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A275E" w14:textId="7572D106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335B8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151FE2">
        <w:rPr>
          <w:rFonts w:cs="Arial"/>
          <w:bCs/>
          <w:sz w:val="22"/>
          <w:szCs w:val="22"/>
        </w:rPr>
        <w:t>4780</w:t>
      </w:r>
    </w:p>
    <w:p w14:paraId="09B50E1A" w14:textId="21050C5E" w:rsidR="00F07126" w:rsidRPr="00B12766" w:rsidRDefault="00B335B8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May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28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2CDD79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0A3">
        <w:rPr>
          <w:rFonts w:ascii="Arial" w:hAnsi="Arial" w:cs="Arial"/>
          <w:b/>
          <w:sz w:val="22"/>
          <w:szCs w:val="22"/>
        </w:rPr>
        <w:t>[</w:t>
      </w:r>
      <w:r w:rsidR="00F07126">
        <w:rPr>
          <w:rFonts w:ascii="Arial" w:hAnsi="Arial" w:cs="Arial"/>
          <w:b/>
          <w:sz w:val="22"/>
          <w:szCs w:val="22"/>
        </w:rPr>
        <w:t>DRAFT</w:t>
      </w:r>
      <w:r w:rsidR="005D10A3">
        <w:rPr>
          <w:rFonts w:ascii="Arial" w:hAnsi="Arial" w:cs="Arial"/>
          <w:b/>
          <w:sz w:val="22"/>
          <w:szCs w:val="22"/>
        </w:rPr>
        <w:t>]</w:t>
      </w:r>
      <w:r w:rsidR="00F0712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32CD5">
        <w:rPr>
          <w:rFonts w:ascii="Arial" w:hAnsi="Arial" w:cs="Arial"/>
          <w:b/>
          <w:sz w:val="22"/>
          <w:szCs w:val="22"/>
        </w:rPr>
        <w:t xml:space="preserve">Response to </w:t>
      </w:r>
      <w:r w:rsidR="00B335B8" w:rsidRPr="00B335B8">
        <w:rPr>
          <w:rFonts w:ascii="Arial" w:hAnsi="Arial" w:cs="Arial"/>
          <w:b/>
          <w:sz w:val="22"/>
          <w:szCs w:val="22"/>
        </w:rPr>
        <w:t>LS on multiple TACs per PLMN</w:t>
      </w:r>
    </w:p>
    <w:p w14:paraId="3838251C" w14:textId="778991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S2-210</w:t>
      </w:r>
      <w:r w:rsidR="00FC76ED">
        <w:rPr>
          <w:rFonts w:ascii="Arial" w:hAnsi="Arial" w:cs="Arial"/>
          <w:b/>
          <w:bCs/>
          <w:sz w:val="22"/>
          <w:szCs w:val="22"/>
        </w:rPr>
        <w:t>3770</w:t>
      </w:r>
      <w:r w:rsidR="00132CD5">
        <w:rPr>
          <w:rFonts w:ascii="Arial" w:hAnsi="Arial" w:cs="Arial"/>
          <w:b/>
          <w:bCs/>
          <w:sz w:val="22"/>
          <w:szCs w:val="22"/>
        </w:rPr>
        <w:t xml:space="preserve"> / R2-210</w:t>
      </w:r>
      <w:r w:rsidR="00B335B8">
        <w:rPr>
          <w:rFonts w:ascii="Arial" w:hAnsi="Arial" w:cs="Arial"/>
          <w:b/>
          <w:bCs/>
          <w:sz w:val="22"/>
          <w:szCs w:val="22"/>
        </w:rPr>
        <w:t>4377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1325DC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D04C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RAN2</w:t>
      </w:r>
      <w:r w:rsidR="00922FE9">
        <w:rPr>
          <w:rFonts w:ascii="Arial" w:hAnsi="Arial" w:cs="Arial"/>
          <w:b/>
          <w:bCs/>
          <w:sz w:val="22"/>
          <w:szCs w:val="22"/>
        </w:rPr>
        <w:t>, CT1</w:t>
      </w:r>
    </w:p>
    <w:p w14:paraId="00E235EF" w14:textId="4C0368A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 w:rsidRPr="00132CD5">
        <w:rPr>
          <w:rFonts w:ascii="Arial" w:hAnsi="Arial" w:cs="Arial"/>
          <w:b/>
          <w:bCs/>
          <w:sz w:val="22"/>
          <w:szCs w:val="22"/>
        </w:rPr>
        <w:t>RAN</w:t>
      </w:r>
      <w:r w:rsidR="00FC76ED">
        <w:rPr>
          <w:rFonts w:ascii="Arial" w:hAnsi="Arial" w:cs="Arial"/>
          <w:b/>
          <w:bCs/>
          <w:sz w:val="22"/>
          <w:szCs w:val="22"/>
        </w:rPr>
        <w:t>3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1DAA2DFE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7BA">
        <w:rPr>
          <w:rFonts w:ascii="Arial" w:hAnsi="Arial" w:cs="Arial"/>
          <w:bCs/>
        </w:rPr>
        <w:t>S2-210</w:t>
      </w:r>
      <w:r w:rsidR="0043745B">
        <w:rPr>
          <w:rFonts w:ascii="Arial" w:hAnsi="Arial" w:cs="Arial"/>
          <w:bCs/>
        </w:rPr>
        <w:t>4774</w:t>
      </w:r>
      <w:r w:rsidR="007577BA">
        <w:rPr>
          <w:rFonts w:ascii="Arial" w:hAnsi="Arial" w:cs="Arial"/>
          <w:bCs/>
        </w:rPr>
        <w:t>, S2-210</w:t>
      </w:r>
      <w:r w:rsidR="0043745B">
        <w:rPr>
          <w:rFonts w:ascii="Arial" w:hAnsi="Arial" w:cs="Arial"/>
          <w:bCs/>
        </w:rPr>
        <w:t>4777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74B85C" w14:textId="2AC22BED" w:rsidR="00FC76ED" w:rsidRPr="00FC76ED" w:rsidRDefault="005D10A3" w:rsidP="00FC76ED">
      <w:pPr>
        <w:rPr>
          <w:rFonts w:eastAsiaTheme="minorEastAsia"/>
          <w:sz w:val="22"/>
          <w:szCs w:val="22"/>
          <w:lang w:val="en-US"/>
        </w:rPr>
      </w:pPr>
      <w:r w:rsidRPr="00FC76ED">
        <w:rPr>
          <w:sz w:val="22"/>
          <w:szCs w:val="22"/>
        </w:rPr>
        <w:t xml:space="preserve">SA2 </w:t>
      </w:r>
      <w:r w:rsidR="00132CD5" w:rsidRPr="00FC76ED">
        <w:rPr>
          <w:sz w:val="22"/>
          <w:szCs w:val="22"/>
        </w:rPr>
        <w:t>thanks RAN2 for the LS on</w:t>
      </w:r>
      <w:r w:rsidR="00FC76ED" w:rsidRPr="00FC76ED">
        <w:rPr>
          <w:sz w:val="22"/>
          <w:szCs w:val="22"/>
        </w:rPr>
        <w:t xml:space="preserve"> multiple TACs per PLMN</w:t>
      </w:r>
      <w:r w:rsidR="00132CD5" w:rsidRPr="00FC76ED">
        <w:rPr>
          <w:sz w:val="22"/>
          <w:szCs w:val="22"/>
        </w:rPr>
        <w:t xml:space="preserve">. </w:t>
      </w:r>
      <w:r w:rsidR="00FC76ED" w:rsidRPr="00FC76ED">
        <w:rPr>
          <w:sz w:val="22"/>
          <w:szCs w:val="22"/>
        </w:rPr>
        <w:t>SA2 notes that RAN2 has included the following information and a question in this LS:</w:t>
      </w:r>
    </w:p>
    <w:p w14:paraId="672A27EF" w14:textId="77777777" w:rsidR="00FC76ED" w:rsidRPr="007577BA" w:rsidRDefault="00FC76ED" w:rsidP="00FC76ED">
      <w:pPr>
        <w:pStyle w:val="ListParagraph"/>
        <w:numPr>
          <w:ilvl w:val="0"/>
          <w:numId w:val="6"/>
        </w:numPr>
        <w:spacing w:after="0"/>
        <w:rPr>
          <w:rFonts w:eastAsiaTheme="minorEastAsia"/>
          <w:color w:val="0000CC"/>
          <w:sz w:val="22"/>
          <w:szCs w:val="22"/>
          <w:lang w:val="en-US"/>
        </w:rPr>
      </w:pPr>
      <w:r w:rsidRPr="007577BA">
        <w:rPr>
          <w:rFonts w:eastAsiaTheme="minorEastAsia"/>
          <w:color w:val="0000CC"/>
          <w:sz w:val="22"/>
          <w:szCs w:val="22"/>
          <w:lang w:val="en-US"/>
        </w:rPr>
        <w:t>The network may broadcast more than one TACs per PLMN in a cell.</w:t>
      </w:r>
    </w:p>
    <w:p w14:paraId="3AA28480" w14:textId="77777777" w:rsidR="00FC76ED" w:rsidRPr="007577BA" w:rsidRDefault="00FC76ED" w:rsidP="00FC76ED">
      <w:pPr>
        <w:pStyle w:val="ListParagraph"/>
        <w:numPr>
          <w:ilvl w:val="0"/>
          <w:numId w:val="6"/>
        </w:numPr>
        <w:spacing w:after="0"/>
        <w:rPr>
          <w:rFonts w:eastAsiaTheme="minorEastAsia"/>
          <w:color w:val="0000CC"/>
          <w:sz w:val="22"/>
          <w:szCs w:val="22"/>
          <w:lang w:val="en-US"/>
        </w:rPr>
      </w:pPr>
      <w:r w:rsidRPr="007577BA">
        <w:rPr>
          <w:rFonts w:eastAsia="Yu Mincho"/>
          <w:color w:val="0000CC"/>
          <w:sz w:val="22"/>
          <w:szCs w:val="22"/>
          <w:lang w:val="en-US"/>
        </w:rPr>
        <w:t>Option 1: AS still reports only one TAC for one PLMN even if more than one TACs per PLMN are broadcasted in an NTN cell.</w:t>
      </w:r>
    </w:p>
    <w:p w14:paraId="2091BC10" w14:textId="11E87913" w:rsidR="00FC76ED" w:rsidRPr="007577BA" w:rsidRDefault="00FC76ED" w:rsidP="00FC76ED">
      <w:pPr>
        <w:pStyle w:val="ListParagraph"/>
        <w:numPr>
          <w:ilvl w:val="0"/>
          <w:numId w:val="6"/>
        </w:numPr>
        <w:spacing w:after="0"/>
        <w:rPr>
          <w:rFonts w:eastAsiaTheme="minorEastAsia"/>
          <w:color w:val="0000CC"/>
          <w:sz w:val="22"/>
          <w:szCs w:val="22"/>
          <w:lang w:val="en-US"/>
        </w:rPr>
      </w:pPr>
      <w:r w:rsidRPr="007577BA">
        <w:rPr>
          <w:rFonts w:eastAsia="Yu Mincho"/>
          <w:color w:val="0000CC"/>
          <w:sz w:val="22"/>
          <w:szCs w:val="22"/>
          <w:lang w:val="en-US"/>
        </w:rPr>
        <w:t>Option 2: AS indicates all received TAC(s) for one PLMN to NAS layer.</w:t>
      </w:r>
    </w:p>
    <w:p w14:paraId="1E79776A" w14:textId="3A2E7A7F" w:rsidR="00FC76ED" w:rsidRPr="007577BA" w:rsidRDefault="00EF48B4" w:rsidP="00FC76ED">
      <w:pPr>
        <w:pStyle w:val="ListParagraph"/>
        <w:numPr>
          <w:ilvl w:val="0"/>
          <w:numId w:val="6"/>
        </w:numPr>
        <w:spacing w:after="0"/>
        <w:rPr>
          <w:rFonts w:eastAsiaTheme="minorEastAsia"/>
          <w:color w:val="0000CC"/>
          <w:sz w:val="22"/>
          <w:szCs w:val="22"/>
          <w:lang w:val="en-US"/>
        </w:rPr>
      </w:pPr>
      <w:r>
        <w:rPr>
          <w:rFonts w:eastAsiaTheme="minorEastAsia"/>
          <w:color w:val="0000CC"/>
          <w:sz w:val="22"/>
          <w:szCs w:val="22"/>
          <w:lang w:val="en-US"/>
        </w:rPr>
        <w:t>M</w:t>
      </w:r>
      <w:r w:rsidR="00FC76ED" w:rsidRPr="007577BA">
        <w:rPr>
          <w:rFonts w:eastAsiaTheme="minorEastAsia"/>
          <w:color w:val="0000CC"/>
          <w:sz w:val="22"/>
          <w:szCs w:val="22"/>
          <w:lang w:val="en-US"/>
        </w:rPr>
        <w:t>ajority of companies think option 1 has larger RAN2 impact, as AS layer has to select one TAC from the broadcast ones to report to NAS layer, thus RAN2 has preference for option 2</w:t>
      </w:r>
    </w:p>
    <w:p w14:paraId="53C21C78" w14:textId="707701EC" w:rsidR="00FC76ED" w:rsidRPr="007577BA" w:rsidRDefault="00FC76ED" w:rsidP="00FC76ED">
      <w:pPr>
        <w:pStyle w:val="ListParagraph"/>
        <w:numPr>
          <w:ilvl w:val="0"/>
          <w:numId w:val="6"/>
        </w:numPr>
        <w:spacing w:after="0"/>
        <w:rPr>
          <w:rFonts w:eastAsiaTheme="minorEastAsia"/>
          <w:color w:val="0000CC"/>
          <w:sz w:val="22"/>
          <w:szCs w:val="22"/>
          <w:lang w:val="en-US"/>
        </w:rPr>
      </w:pPr>
      <w:r w:rsidRPr="007577BA">
        <w:rPr>
          <w:rFonts w:eastAsia="Yu Mincho"/>
          <w:color w:val="0000CC"/>
          <w:sz w:val="22"/>
          <w:szCs w:val="22"/>
          <w:lang w:val="en-US"/>
        </w:rPr>
        <w:t>Is option 2, i.e. “AS indicates all received TAC(s) for one PLMN to NAS layer”, feasible from a NAS layer perspective?</w:t>
      </w:r>
    </w:p>
    <w:p w14:paraId="3B9BE9A5" w14:textId="77777777" w:rsidR="00FC76ED" w:rsidRPr="00FC76ED" w:rsidRDefault="00FC76ED" w:rsidP="000F6242">
      <w:pPr>
        <w:rPr>
          <w:sz w:val="22"/>
          <w:szCs w:val="22"/>
        </w:rPr>
      </w:pPr>
    </w:p>
    <w:p w14:paraId="4BBD9DEB" w14:textId="31DB128B" w:rsidR="007577BA" w:rsidRDefault="007577BA" w:rsidP="000F6242">
      <w:r>
        <w:t xml:space="preserve">SA2 has agreed CRs to TS 23.501 and TS 23.502, as attached, to support </w:t>
      </w:r>
      <w:r w:rsidRPr="007577BA">
        <w:t xml:space="preserve">broadcast </w:t>
      </w:r>
      <w:r>
        <w:t xml:space="preserve">of </w:t>
      </w:r>
      <w:r w:rsidRPr="007577BA">
        <w:t>more than one TAC per PLMN in a cell</w:t>
      </w:r>
      <w:r w:rsidR="00EF48B4">
        <w:t>,</w:t>
      </w:r>
      <w:r>
        <w:t xml:space="preserve"> </w:t>
      </w:r>
      <w:proofErr w:type="gramStart"/>
      <w:r>
        <w:t>where AS</w:t>
      </w:r>
      <w:proofErr w:type="gramEnd"/>
      <w:r>
        <w:t xml:space="preserve"> indicates </w:t>
      </w:r>
      <w:r w:rsidRPr="007577BA">
        <w:t xml:space="preserve">all received TAC(s) for one PLMN to </w:t>
      </w:r>
      <w:r>
        <w:t xml:space="preserve">the </w:t>
      </w:r>
      <w:r w:rsidRPr="007577BA">
        <w:t>NAS layer</w:t>
      </w:r>
      <w:r>
        <w:t xml:space="preserve"> as in Option 2. SA2 thus believes that Option 2 is feasible</w:t>
      </w:r>
      <w:r w:rsidR="00EF48B4">
        <w:t>, although there is a small impact to the NAS layer as in the CRs</w:t>
      </w:r>
      <w:r>
        <w:t xml:space="preserve">. </w:t>
      </w:r>
    </w:p>
    <w:p w14:paraId="5FB823E7" w14:textId="182EFBD3" w:rsidR="007577BA" w:rsidRDefault="007577BA" w:rsidP="000F6242">
      <w:r>
        <w:t xml:space="preserve">For Option 1, </w:t>
      </w:r>
      <w:r w:rsidR="00922FE9">
        <w:t xml:space="preserve">SA2 agrees that </w:t>
      </w:r>
      <w:r>
        <w:t xml:space="preserve">reporting of </w:t>
      </w:r>
      <w:r w:rsidRPr="007577BA">
        <w:t>only one TAC for one PLMN</w:t>
      </w:r>
      <w:r>
        <w:t xml:space="preserve"> by AS to NAS </w:t>
      </w:r>
      <w:r w:rsidR="00922FE9">
        <w:t xml:space="preserve">would </w:t>
      </w:r>
      <w:r>
        <w:t>require no change to</w:t>
      </w:r>
      <w:r w:rsidR="00EF48B4">
        <w:t xml:space="preserve"> NAS</w:t>
      </w:r>
      <w:r w:rsidR="00922FE9">
        <w:t xml:space="preserve">. However, </w:t>
      </w:r>
      <w:r>
        <w:t xml:space="preserve">it is not clear whether and how the NAS layer </w:t>
      </w:r>
      <w:r w:rsidR="00922FE9">
        <w:t xml:space="preserve">could </w:t>
      </w:r>
      <w:r>
        <w:t>be informed of other TACs</w:t>
      </w:r>
      <w:r w:rsidR="00922FE9">
        <w:t xml:space="preserve">, </w:t>
      </w:r>
      <w:r>
        <w:t xml:space="preserve">e.g. in the case that </w:t>
      </w:r>
      <w:r w:rsidR="00EF48B4">
        <w:t>a</w:t>
      </w:r>
      <w:r>
        <w:t xml:space="preserve"> reported TAC is not in </w:t>
      </w:r>
      <w:r w:rsidR="00922FE9">
        <w:t xml:space="preserve">a </w:t>
      </w:r>
      <w:r>
        <w:t xml:space="preserve">UE registration area but another </w:t>
      </w:r>
      <w:r w:rsidR="00EF48B4">
        <w:t xml:space="preserve">unreported </w:t>
      </w:r>
      <w:r>
        <w:t xml:space="preserve">TAC is. </w:t>
      </w:r>
      <w:r w:rsidR="00922FE9">
        <w:t xml:space="preserve">SA2 thus questions the effectiveness </w:t>
      </w:r>
      <w:r w:rsidR="00EF48B4">
        <w:t xml:space="preserve">and feasibility </w:t>
      </w:r>
      <w:r w:rsidR="00922FE9">
        <w:t>of Option 1.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5A3824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5216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  <w:r w:rsidR="00922FE9">
        <w:rPr>
          <w:rFonts w:ascii="Arial" w:hAnsi="Arial" w:cs="Arial"/>
          <w:b/>
        </w:rPr>
        <w:t>and CT1</w:t>
      </w:r>
    </w:p>
    <w:p w14:paraId="58BD02F3" w14:textId="5D7F9EF3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asks </w:t>
      </w:r>
      <w:r w:rsidR="00152161">
        <w:t>RAN2</w:t>
      </w:r>
      <w:r w:rsidR="00922FE9">
        <w:t xml:space="preserve"> and CT1</w:t>
      </w:r>
      <w:r w:rsidR="008B5840">
        <w:t xml:space="preserve"> to take the </w:t>
      </w:r>
      <w:r w:rsidR="00152161">
        <w:t>above answer</w:t>
      </w:r>
      <w:r w:rsidR="00EF48B4">
        <w:t>s</w:t>
      </w:r>
      <w:r w:rsidR="00152161">
        <w:t xml:space="preserve"> </w:t>
      </w:r>
      <w:r w:rsidR="008B5840">
        <w:t>into account</w:t>
      </w:r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099972" w14:textId="77777777" w:rsidR="00E77DAB" w:rsidRDefault="00E77DAB" w:rsidP="00E77DAB">
      <w:bookmarkStart w:id="10" w:name="OLE_LINK53"/>
      <w:bookmarkStart w:id="11" w:name="OLE_LINK54"/>
      <w:r>
        <w:t>SA2#146E</w:t>
      </w:r>
      <w:r>
        <w:tab/>
      </w:r>
      <w:r>
        <w:tab/>
        <w:t>16-27 August 2021</w:t>
      </w:r>
      <w:r>
        <w:tab/>
      </w:r>
      <w:r>
        <w:tab/>
        <w:t>Electronic Meeting</w:t>
      </w:r>
      <w:bookmarkEnd w:id="10"/>
      <w:bookmarkEnd w:id="11"/>
    </w:p>
    <w:p w14:paraId="21505B6C" w14:textId="77777777" w:rsidR="00E77DAB" w:rsidRDefault="00E77DAB" w:rsidP="00E77DAB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ABE78" w14:textId="77777777" w:rsidR="0051149D" w:rsidRDefault="0051149D">
      <w:pPr>
        <w:spacing w:after="0"/>
      </w:pPr>
      <w:r>
        <w:separator/>
      </w:r>
    </w:p>
  </w:endnote>
  <w:endnote w:type="continuationSeparator" w:id="0">
    <w:p w14:paraId="7D8B573A" w14:textId="77777777" w:rsidR="0051149D" w:rsidRDefault="005114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4C931" w14:textId="77777777" w:rsidR="0051149D" w:rsidRDefault="0051149D">
      <w:pPr>
        <w:spacing w:after="0"/>
      </w:pPr>
      <w:r>
        <w:separator/>
      </w:r>
    </w:p>
  </w:footnote>
  <w:footnote w:type="continuationSeparator" w:id="0">
    <w:p w14:paraId="4FA1958B" w14:textId="77777777" w:rsidR="0051149D" w:rsidRDefault="005114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613"/>
    <w:rsid w:val="00093662"/>
    <w:rsid w:val="000A0D88"/>
    <w:rsid w:val="000F55C1"/>
    <w:rsid w:val="000F6242"/>
    <w:rsid w:val="00132CD5"/>
    <w:rsid w:val="00151FE2"/>
    <w:rsid w:val="00152161"/>
    <w:rsid w:val="001947B9"/>
    <w:rsid w:val="002F164C"/>
    <w:rsid w:val="002F1940"/>
    <w:rsid w:val="00383545"/>
    <w:rsid w:val="003D1DCD"/>
    <w:rsid w:val="003F15B2"/>
    <w:rsid w:val="004136D6"/>
    <w:rsid w:val="00433500"/>
    <w:rsid w:val="00433F71"/>
    <w:rsid w:val="0043745B"/>
    <w:rsid w:val="00440D43"/>
    <w:rsid w:val="00475911"/>
    <w:rsid w:val="004C6502"/>
    <w:rsid w:val="004E3939"/>
    <w:rsid w:val="00504CA4"/>
    <w:rsid w:val="0051149D"/>
    <w:rsid w:val="005D10A3"/>
    <w:rsid w:val="005D50E4"/>
    <w:rsid w:val="00713C97"/>
    <w:rsid w:val="007577BA"/>
    <w:rsid w:val="007E3E71"/>
    <w:rsid w:val="007E74EA"/>
    <w:rsid w:val="007F4F92"/>
    <w:rsid w:val="008646B8"/>
    <w:rsid w:val="008B5840"/>
    <w:rsid w:val="008D5DF5"/>
    <w:rsid w:val="008D772F"/>
    <w:rsid w:val="00922FE9"/>
    <w:rsid w:val="009531C9"/>
    <w:rsid w:val="00975C22"/>
    <w:rsid w:val="0099764C"/>
    <w:rsid w:val="00AE5EBF"/>
    <w:rsid w:val="00B335B8"/>
    <w:rsid w:val="00B97703"/>
    <w:rsid w:val="00BD4D5E"/>
    <w:rsid w:val="00C65F2F"/>
    <w:rsid w:val="00CF6087"/>
    <w:rsid w:val="00D727FA"/>
    <w:rsid w:val="00E54B0F"/>
    <w:rsid w:val="00E77DAB"/>
    <w:rsid w:val="00EF48B4"/>
    <w:rsid w:val="00F07126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SE-r01</cp:lastModifiedBy>
  <cp:revision>7</cp:revision>
  <cp:lastPrinted>2002-04-23T07:10:00Z</cp:lastPrinted>
  <dcterms:created xsi:type="dcterms:W3CDTF">2021-05-06T04:43:00Z</dcterms:created>
  <dcterms:modified xsi:type="dcterms:W3CDTF">2021-05-10T22:18:00Z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